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8" w:rsidRDefault="00894E28" w:rsidP="005B55BF">
      <w:pPr>
        <w:jc w:val="right"/>
        <w:rPr>
          <w:i/>
          <w:u w:val="single"/>
        </w:rPr>
      </w:pPr>
    </w:p>
    <w:p w:rsidR="00894E28" w:rsidRPr="00F61735" w:rsidRDefault="00894E28" w:rsidP="005B55BF">
      <w:pPr>
        <w:jc w:val="center"/>
      </w:pPr>
      <w:r w:rsidRPr="00F61735">
        <w:t>РОССИЙСКАЯ ФЕДЕРАЦИЯ</w:t>
      </w:r>
    </w:p>
    <w:p w:rsidR="00894E28" w:rsidRPr="00F61735" w:rsidRDefault="00894E28" w:rsidP="005B55BF">
      <w:pPr>
        <w:jc w:val="center"/>
      </w:pPr>
      <w:r w:rsidRPr="00F61735">
        <w:t>УНЕЧСКИЙ РАЙОН БРЯНСКОЙ ОБЛАСТИ</w:t>
      </w:r>
    </w:p>
    <w:p w:rsidR="00894E28" w:rsidRDefault="00894E28" w:rsidP="005B55BF">
      <w:pPr>
        <w:pStyle w:val="Subtitle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94E28" w:rsidRDefault="00894E28" w:rsidP="0095302F">
      <w:pPr>
        <w:rPr>
          <w:rFonts w:ascii="Times New Roman" w:hAnsi="Times New Roman"/>
          <w:sz w:val="24"/>
          <w:szCs w:val="24"/>
        </w:rPr>
      </w:pPr>
    </w:p>
    <w:p w:rsidR="00894E28" w:rsidRPr="00F61735" w:rsidRDefault="00894E28" w:rsidP="005B55BF">
      <w:pPr>
        <w:jc w:val="both"/>
      </w:pPr>
      <w:r>
        <w:t>От  15.04. 2020</w:t>
      </w:r>
      <w:r w:rsidRPr="00F61735">
        <w:t xml:space="preserve">г.     № </w:t>
      </w:r>
      <w:r>
        <w:t>9</w:t>
      </w:r>
    </w:p>
    <w:p w:rsidR="00894E28" w:rsidRPr="005B55BF" w:rsidRDefault="00894E28" w:rsidP="005B55BF">
      <w:pPr>
        <w:jc w:val="both"/>
      </w:pPr>
      <w:r w:rsidRPr="00F61735">
        <w:t>с. Павловка</w:t>
      </w:r>
    </w:p>
    <w:p w:rsidR="00894E28" w:rsidRDefault="00894E28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94E28" w:rsidRDefault="00894E28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94E28" w:rsidRPr="001D0D70" w:rsidRDefault="00894E28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94E28" w:rsidRPr="001D0D70" w:rsidRDefault="00894E28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94E28" w:rsidRPr="001D0D70" w:rsidRDefault="00894E28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>
        <w:rPr>
          <w:rFonts w:ascii="Times New Roman" w:hAnsi="Times New Roman"/>
          <w:bCs/>
          <w:sz w:val="28"/>
          <w:szCs w:val="28"/>
        </w:rPr>
        <w:t>3 месяца 2020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94E28" w:rsidRDefault="00894E28" w:rsidP="0095302F">
      <w:pPr>
        <w:spacing w:line="276" w:lineRule="auto"/>
        <w:rPr>
          <w:rFonts w:ascii="Times New Roman" w:hAnsi="Times New Roman"/>
          <w:sz w:val="24"/>
        </w:rPr>
      </w:pPr>
    </w:p>
    <w:p w:rsidR="00894E28" w:rsidRPr="00B94FAB" w:rsidRDefault="00894E28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/>
          <w:sz w:val="24"/>
          <w:szCs w:val="24"/>
        </w:rPr>
        <w:t>16</w:t>
      </w:r>
      <w:r w:rsidRPr="00B94FAB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9 года № 4</w:t>
      </w:r>
      <w:r w:rsidRPr="00B94FA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27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2020 год и на плановый период 2021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22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94E28" w:rsidRDefault="00894E28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94E28" w:rsidRPr="003D1F76" w:rsidRDefault="00894E28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94E28" w:rsidRDefault="00894E28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>
        <w:rPr>
          <w:rFonts w:ascii="Times New Roman" w:hAnsi="Times New Roman"/>
          <w:sz w:val="24"/>
        </w:rPr>
        <w:t xml:space="preserve"> за 3 месяца 2020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>
        <w:rPr>
          <w:rFonts w:ascii="Times New Roman" w:hAnsi="Times New Roman"/>
          <w:sz w:val="24"/>
        </w:rPr>
        <w:t>646237,14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>
        <w:rPr>
          <w:rFonts w:ascii="Times New Roman" w:hAnsi="Times New Roman"/>
          <w:sz w:val="24"/>
        </w:rPr>
        <w:t>698875,34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>
        <w:rPr>
          <w:rFonts w:ascii="Times New Roman" w:hAnsi="Times New Roman"/>
          <w:sz w:val="24"/>
        </w:rPr>
        <w:t xml:space="preserve">доходами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>
        <w:rPr>
          <w:rFonts w:ascii="Times New Roman" w:hAnsi="Times New Roman"/>
          <w:sz w:val="24"/>
        </w:rPr>
        <w:t>52638,20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94E28" w:rsidRDefault="00894E28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за 3 месяца 2020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94E28" w:rsidRDefault="00894E28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>
        <w:rPr>
          <w:rFonts w:ascii="Times New Roman" w:hAnsi="Times New Roman"/>
          <w:sz w:val="24"/>
        </w:rPr>
        <w:t xml:space="preserve"> по ведомственной структуре за 3 месяца 2020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94E28" w:rsidRDefault="00894E28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>
        <w:rPr>
          <w:rFonts w:ascii="Times New Roman" w:hAnsi="Times New Roman"/>
          <w:sz w:val="24"/>
        </w:rPr>
        <w:t xml:space="preserve">за 3 месяца 2020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94E28" w:rsidRDefault="00894E28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>
        <w:rPr>
          <w:rFonts w:ascii="Times New Roman" w:hAnsi="Times New Roman"/>
          <w:sz w:val="24"/>
        </w:rPr>
        <w:t xml:space="preserve"> за 3 месяца 2020 года согласно приложению №4.</w:t>
      </w:r>
    </w:p>
    <w:p w:rsidR="00894E28" w:rsidRDefault="00894E28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2. В срок до 15 мая 2020 года направить</w:t>
      </w:r>
      <w:r w:rsidRPr="0078477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>
        <w:rPr>
          <w:rFonts w:ascii="Times New Roman" w:hAnsi="Times New Roman"/>
          <w:sz w:val="24"/>
        </w:rPr>
        <w:t xml:space="preserve"> за 3 месяца 2020 года в Павловский сельский Совет народных депутатов и Счетную палату Унечского района.</w:t>
      </w:r>
    </w:p>
    <w:p w:rsidR="00894E28" w:rsidRPr="001A6A2B" w:rsidRDefault="00894E28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94E28" w:rsidRPr="0057586F" w:rsidRDefault="00894E28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Контроль за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>ведущего специалиста Серикову Е.Ю.</w:t>
      </w:r>
      <w:r w:rsidRPr="0057586F">
        <w:rPr>
          <w:sz w:val="24"/>
          <w:szCs w:val="24"/>
        </w:rPr>
        <w:t>.</w:t>
      </w:r>
    </w:p>
    <w:p w:rsidR="00894E28" w:rsidRDefault="00894E28" w:rsidP="0095302F">
      <w:pPr>
        <w:jc w:val="both"/>
        <w:rPr>
          <w:rFonts w:ascii="Times New Roman" w:hAnsi="Times New Roman"/>
          <w:sz w:val="24"/>
        </w:rPr>
      </w:pPr>
    </w:p>
    <w:p w:rsidR="00894E28" w:rsidRDefault="00894E28" w:rsidP="0095302F">
      <w:pPr>
        <w:jc w:val="both"/>
        <w:rPr>
          <w:rFonts w:ascii="Times New Roman" w:hAnsi="Times New Roman"/>
          <w:sz w:val="24"/>
        </w:rPr>
      </w:pPr>
    </w:p>
    <w:p w:rsidR="00894E28" w:rsidRDefault="00894E28" w:rsidP="0095302F">
      <w:pPr>
        <w:jc w:val="both"/>
        <w:rPr>
          <w:rFonts w:ascii="Times New Roman" w:hAnsi="Times New Roman"/>
          <w:sz w:val="24"/>
        </w:rPr>
      </w:pPr>
    </w:p>
    <w:p w:rsidR="00894E28" w:rsidRDefault="00894E28" w:rsidP="005B55BF">
      <w:pPr>
        <w:ind w:left="960"/>
      </w:pPr>
    </w:p>
    <w:p w:rsidR="00894E28" w:rsidRDefault="00894E28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94E28" w:rsidRDefault="00894E28" w:rsidP="005B55BF">
      <w:pPr>
        <w:ind w:firstLine="180"/>
        <w:jc w:val="both"/>
        <w:rPr>
          <w:rFonts w:cs="Arial"/>
          <w:szCs w:val="22"/>
        </w:rPr>
      </w:pPr>
    </w:p>
    <w:p w:rsidR="00894E28" w:rsidRDefault="00894E28"/>
    <w:sectPr w:rsidR="00894E28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155037"/>
    <w:rsid w:val="001A6A2B"/>
    <w:rsid w:val="001B20F2"/>
    <w:rsid w:val="001D0D70"/>
    <w:rsid w:val="002D3308"/>
    <w:rsid w:val="002F5DBF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61707D"/>
    <w:rsid w:val="00760ED7"/>
    <w:rsid w:val="00784771"/>
    <w:rsid w:val="007A0E71"/>
    <w:rsid w:val="00820E5B"/>
    <w:rsid w:val="00822370"/>
    <w:rsid w:val="00894E28"/>
    <w:rsid w:val="008F1BF4"/>
    <w:rsid w:val="0095302F"/>
    <w:rsid w:val="009B3127"/>
    <w:rsid w:val="00A00B14"/>
    <w:rsid w:val="00A928EC"/>
    <w:rsid w:val="00AB36C9"/>
    <w:rsid w:val="00AB4CE4"/>
    <w:rsid w:val="00AD423B"/>
    <w:rsid w:val="00B37E35"/>
    <w:rsid w:val="00B94FAB"/>
    <w:rsid w:val="00BF5B06"/>
    <w:rsid w:val="00C17D7D"/>
    <w:rsid w:val="00C33861"/>
    <w:rsid w:val="00C61F43"/>
    <w:rsid w:val="00C75EF7"/>
    <w:rsid w:val="00CC5DAD"/>
    <w:rsid w:val="00CD2278"/>
    <w:rsid w:val="00CF01FB"/>
    <w:rsid w:val="00E35744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2</Pages>
  <Words>363</Words>
  <Characters>2073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User</cp:lastModifiedBy>
  <cp:revision>38</cp:revision>
  <cp:lastPrinted>2020-05-06T14:04:00Z</cp:lastPrinted>
  <dcterms:created xsi:type="dcterms:W3CDTF">2017-10-24T12:04:00Z</dcterms:created>
  <dcterms:modified xsi:type="dcterms:W3CDTF">2020-05-06T14:08:00Z</dcterms:modified>
</cp:coreProperties>
</file>